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B01AC" w14:textId="77777777" w:rsidR="003505F5" w:rsidRDefault="003505F5" w:rsidP="003505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SCOGAN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d.1407)</w:t>
      </w:r>
    </w:p>
    <w:p w14:paraId="299C0D36" w14:textId="77777777" w:rsidR="003505F5" w:rsidRDefault="003505F5" w:rsidP="003505F5">
      <w:pPr>
        <w:rPr>
          <w:rFonts w:ascii="Times New Roman" w:hAnsi="Times New Roman" w:cs="Times New Roman"/>
          <w:sz w:val="24"/>
          <w:szCs w:val="24"/>
        </w:rPr>
      </w:pPr>
    </w:p>
    <w:p w14:paraId="62B38F68" w14:textId="77777777" w:rsidR="003505F5" w:rsidRDefault="003505F5" w:rsidP="003505F5">
      <w:pPr>
        <w:rPr>
          <w:rFonts w:ascii="Times New Roman" w:hAnsi="Times New Roman" w:cs="Times New Roman"/>
          <w:sz w:val="24"/>
          <w:szCs w:val="24"/>
        </w:rPr>
      </w:pPr>
    </w:p>
    <w:p w14:paraId="1D916ADD" w14:textId="77777777" w:rsidR="003505F5" w:rsidRDefault="003505F5" w:rsidP="003505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Oct.1407</w:t>
      </w:r>
      <w:r>
        <w:rPr>
          <w:rFonts w:ascii="Times New Roman" w:hAnsi="Times New Roman" w:cs="Times New Roman"/>
          <w:sz w:val="24"/>
          <w:szCs w:val="24"/>
        </w:rPr>
        <w:tab/>
        <w:t xml:space="preserve">He had died by this date, when the Escheator of Norfolk was ordered </w:t>
      </w:r>
      <w:proofErr w:type="gramStart"/>
      <w:r>
        <w:rPr>
          <w:rFonts w:ascii="Times New Roman" w:hAnsi="Times New Roman" w:cs="Times New Roman"/>
          <w:sz w:val="24"/>
          <w:szCs w:val="24"/>
        </w:rPr>
        <w:t>to</w:t>
      </w:r>
      <w:proofErr w:type="gramEnd"/>
    </w:p>
    <w:p w14:paraId="6EBD7135" w14:textId="77777777" w:rsidR="003505F5" w:rsidRDefault="003505F5" w:rsidP="003505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take his lands into the King’s hands and enquire into his lands and heir.</w:t>
      </w:r>
    </w:p>
    <w:p w14:paraId="74ACDEAF" w14:textId="77777777" w:rsidR="003505F5" w:rsidRDefault="003505F5" w:rsidP="003505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p.118)</w:t>
      </w:r>
    </w:p>
    <w:p w14:paraId="26E7D716" w14:textId="77777777" w:rsidR="003505F5" w:rsidRDefault="003505F5" w:rsidP="003505F5">
      <w:pPr>
        <w:rPr>
          <w:rFonts w:ascii="Times New Roman" w:hAnsi="Times New Roman" w:cs="Times New Roman"/>
          <w:sz w:val="24"/>
          <w:szCs w:val="24"/>
        </w:rPr>
      </w:pPr>
    </w:p>
    <w:p w14:paraId="2733360B" w14:textId="77777777" w:rsidR="003505F5" w:rsidRDefault="003505F5" w:rsidP="003505F5">
      <w:pPr>
        <w:rPr>
          <w:rFonts w:ascii="Times New Roman" w:hAnsi="Times New Roman" w:cs="Times New Roman"/>
          <w:sz w:val="24"/>
          <w:szCs w:val="24"/>
        </w:rPr>
      </w:pPr>
    </w:p>
    <w:p w14:paraId="72AD0FAC" w14:textId="77777777" w:rsidR="003505F5" w:rsidRDefault="003505F5" w:rsidP="003505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November 2021</w:t>
      </w:r>
    </w:p>
    <w:p w14:paraId="018D138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5E134" w14:textId="77777777" w:rsidR="003505F5" w:rsidRDefault="003505F5" w:rsidP="009139A6">
      <w:r>
        <w:separator/>
      </w:r>
    </w:p>
  </w:endnote>
  <w:endnote w:type="continuationSeparator" w:id="0">
    <w:p w14:paraId="41E8824D" w14:textId="77777777" w:rsidR="003505F5" w:rsidRDefault="003505F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EB64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4BED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4421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3A599" w14:textId="77777777" w:rsidR="003505F5" w:rsidRDefault="003505F5" w:rsidP="009139A6">
      <w:r>
        <w:separator/>
      </w:r>
    </w:p>
  </w:footnote>
  <w:footnote w:type="continuationSeparator" w:id="0">
    <w:p w14:paraId="226F192D" w14:textId="77777777" w:rsidR="003505F5" w:rsidRDefault="003505F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0D16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0417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2FC1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5F5"/>
    <w:rsid w:val="000666E0"/>
    <w:rsid w:val="002510B7"/>
    <w:rsid w:val="003505F5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08D53A"/>
  <w15:chartTrackingRefBased/>
  <w15:docId w15:val="{59C1C0CA-4DE8-4CEE-8CDF-BC76C9C7B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5F5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2023-01-19T21:23:00Z</dcterms:created>
  <dcterms:modified xsi:type="dcterms:W3CDTF">2023-01-19T21:23:00Z</dcterms:modified>
</cp:coreProperties>
</file>